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6E386" w14:textId="6B3094D7" w:rsidR="00DB50FC" w:rsidRDefault="006F7AEA">
      <w:pPr>
        <w:pStyle w:val="CRCoverPage"/>
        <w:tabs>
          <w:tab w:val="right" w:pos="9639"/>
        </w:tabs>
        <w:spacing w:after="0"/>
        <w:rPr>
          <w:b/>
          <w:i/>
          <w:noProof/>
          <w:sz w:val="28"/>
        </w:rPr>
      </w:pPr>
      <w:r>
        <w:rPr>
          <w:b/>
          <w:noProof/>
          <w:sz w:val="24"/>
        </w:rPr>
        <w:t>3GPP TSG-SA3 Meeting #10</w:t>
      </w:r>
      <w:r w:rsidR="007E658B">
        <w:rPr>
          <w:b/>
          <w:noProof/>
          <w:sz w:val="24"/>
        </w:rPr>
        <w:t>5</w:t>
      </w:r>
      <w:r w:rsidR="009779E9">
        <w:rPr>
          <w:b/>
          <w:noProof/>
          <w:sz w:val="24"/>
        </w:rPr>
        <w:t>e</w:t>
      </w:r>
      <w:r>
        <w:rPr>
          <w:b/>
          <w:i/>
          <w:noProof/>
          <w:sz w:val="28"/>
        </w:rPr>
        <w:tab/>
        <w:t>S3-</w:t>
      </w:r>
      <w:r w:rsidR="000260A1">
        <w:rPr>
          <w:b/>
          <w:i/>
          <w:noProof/>
          <w:sz w:val="28"/>
        </w:rPr>
        <w:t>21</w:t>
      </w:r>
      <w:r w:rsidR="005970D1">
        <w:rPr>
          <w:b/>
          <w:i/>
          <w:noProof/>
          <w:sz w:val="28"/>
        </w:rPr>
        <w:t>3924</w:t>
      </w:r>
    </w:p>
    <w:p w14:paraId="59D34560" w14:textId="60E95EB6" w:rsidR="00DB50FC" w:rsidRDefault="006F7AEA">
      <w:pPr>
        <w:pStyle w:val="CRCoverPage"/>
        <w:outlineLvl w:val="0"/>
        <w:rPr>
          <w:b/>
          <w:noProof/>
          <w:sz w:val="24"/>
        </w:rPr>
      </w:pPr>
      <w:r>
        <w:rPr>
          <w:b/>
          <w:sz w:val="24"/>
        </w:rPr>
        <w:t xml:space="preserve">e-meeting, </w:t>
      </w:r>
      <w:r w:rsidR="007E658B">
        <w:rPr>
          <w:b/>
          <w:sz w:val="24"/>
        </w:rPr>
        <w:t>8</w:t>
      </w:r>
      <w:r>
        <w:rPr>
          <w:b/>
          <w:sz w:val="24"/>
        </w:rPr>
        <w:t xml:space="preserve"> - </w:t>
      </w:r>
      <w:r w:rsidR="007E658B">
        <w:rPr>
          <w:b/>
          <w:sz w:val="24"/>
        </w:rPr>
        <w:t>19</w:t>
      </w:r>
      <w:r>
        <w:rPr>
          <w:b/>
          <w:sz w:val="24"/>
        </w:rPr>
        <w:t xml:space="preserve"> </w:t>
      </w:r>
      <w:r w:rsidR="007E658B">
        <w:rPr>
          <w:b/>
          <w:sz w:val="24"/>
        </w:rPr>
        <w:t>Nov</w:t>
      </w:r>
      <w:r>
        <w:rPr>
          <w:b/>
          <w:sz w:val="24"/>
        </w:rPr>
        <w: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E658B">
        <w:rPr>
          <w:noProof/>
        </w:rPr>
        <w:t xml:space="preserve"> </w:t>
      </w:r>
    </w:p>
    <w:p w14:paraId="19194879" w14:textId="77777777" w:rsidR="00DB50FC" w:rsidRDefault="00DB50FC">
      <w:pPr>
        <w:keepNext/>
        <w:pBdr>
          <w:bottom w:val="single" w:sz="4" w:space="1" w:color="auto"/>
        </w:pBdr>
        <w:tabs>
          <w:tab w:val="right" w:pos="9639"/>
        </w:tabs>
        <w:outlineLvl w:val="0"/>
        <w:rPr>
          <w:rFonts w:ascii="Arial" w:hAnsi="Arial" w:cs="Arial"/>
          <w:b/>
          <w:sz w:val="24"/>
        </w:rPr>
      </w:pPr>
    </w:p>
    <w:p w14:paraId="79FE0034" w14:textId="0A729CDF" w:rsidR="00DB50FC" w:rsidRDefault="006F7AEA">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p>
    <w:p w14:paraId="205AB837" w14:textId="3240453A" w:rsidR="00DB50FC" w:rsidRDefault="006F7AE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UUAA procedure during PDU session establishment</w:t>
      </w:r>
    </w:p>
    <w:p w14:paraId="5359CA0E" w14:textId="77777777" w:rsidR="00DB50FC" w:rsidRDefault="006F7A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A95E24" w14:textId="0B964B64" w:rsidR="00DB50FC" w:rsidRDefault="006F7A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9779E9">
        <w:rPr>
          <w:rFonts w:ascii="Arial" w:hAnsi="Arial"/>
          <w:b/>
        </w:rPr>
        <w:t>6</w:t>
      </w:r>
      <w:r>
        <w:rPr>
          <w:rFonts w:ascii="Arial" w:hAnsi="Arial"/>
          <w:b/>
        </w:rPr>
        <w:t xml:space="preserve"> ID_UAS</w:t>
      </w:r>
    </w:p>
    <w:p w14:paraId="1A8D69DD" w14:textId="77777777" w:rsidR="00DB50FC" w:rsidRDefault="006F7AEA">
      <w:pPr>
        <w:pStyle w:val="Heading1"/>
      </w:pPr>
      <w:r>
        <w:t>1</w:t>
      </w:r>
      <w:r>
        <w:tab/>
        <w:t>Decision/action requested</w:t>
      </w:r>
    </w:p>
    <w:p w14:paraId="3E231482" w14:textId="77777777" w:rsidR="00DB50FC" w:rsidRDefault="006F7AEA">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2D6952B" w14:textId="77777777" w:rsidR="00DB50FC" w:rsidRDefault="006F7AEA">
      <w:pPr>
        <w:pStyle w:val="Heading1"/>
      </w:pPr>
      <w:r>
        <w:t>2</w:t>
      </w:r>
      <w:r>
        <w:tab/>
        <w:t>References</w:t>
      </w:r>
    </w:p>
    <w:p w14:paraId="5D257992" w14:textId="77777777" w:rsidR="00DB50FC" w:rsidRDefault="006F7AEA">
      <w:pPr>
        <w:pStyle w:val="Reference"/>
      </w:pPr>
      <w:r>
        <w:t>[1]</w:t>
      </w:r>
      <w:r>
        <w:tab/>
      </w:r>
    </w:p>
    <w:p w14:paraId="01B5C5E9" w14:textId="77777777" w:rsidR="00DB50FC" w:rsidRDefault="006F7AEA">
      <w:pPr>
        <w:pStyle w:val="Heading1"/>
      </w:pPr>
      <w:r>
        <w:t>3</w:t>
      </w:r>
      <w:r>
        <w:tab/>
        <w:t>Rationale</w:t>
      </w:r>
    </w:p>
    <w:p w14:paraId="35763664" w14:textId="66AC808F" w:rsidR="00DB50FC" w:rsidRDefault="006F7AEA">
      <w:pPr>
        <w:jc w:val="both"/>
        <w:rPr>
          <w:lang w:eastAsia="zh-CN"/>
        </w:rPr>
      </w:pPr>
      <w:r>
        <w:rPr>
          <w:lang w:eastAsia="zh-CN"/>
        </w:rPr>
        <w:t xml:space="preserve">This contribution proposes the UUAA procedure based on the agreed principle in the study. It is in-line with SA2’s procedure as well. </w:t>
      </w:r>
    </w:p>
    <w:p w14:paraId="13115D65" w14:textId="77777777" w:rsidR="00DB50FC" w:rsidRDefault="006F7AEA">
      <w:pPr>
        <w:pStyle w:val="Heading1"/>
      </w:pPr>
      <w:r>
        <w:t>4</w:t>
      </w:r>
      <w:r>
        <w:tab/>
        <w:t>Detailed proposal</w:t>
      </w:r>
    </w:p>
    <w:p w14:paraId="1C38A59D" w14:textId="77777777" w:rsidR="00DB50FC" w:rsidRDefault="006F7AEA">
      <w:pPr>
        <w:tabs>
          <w:tab w:val="left" w:pos="937"/>
        </w:tabs>
        <w:rPr>
          <w:sz w:val="24"/>
          <w:szCs w:val="24"/>
          <w:lang w:eastAsia="zh-CN"/>
        </w:rPr>
      </w:pPr>
      <w:bookmarkStart w:id="0" w:name="_Toc72825761"/>
      <w:r>
        <w:rPr>
          <w:sz w:val="24"/>
          <w:szCs w:val="24"/>
        </w:rPr>
        <w:t>pCR</w:t>
      </w:r>
    </w:p>
    <w:p w14:paraId="44363B2C" w14:textId="77777777" w:rsidR="00DB50FC" w:rsidRDefault="006F7AEA">
      <w:pPr>
        <w:jc w:val="center"/>
        <w:rPr>
          <w:rFonts w:cs="Arial"/>
          <w:noProof/>
          <w:sz w:val="24"/>
          <w:szCs w:val="24"/>
        </w:rPr>
      </w:pPr>
      <w:r>
        <w:rPr>
          <w:rFonts w:cs="Arial"/>
          <w:noProof/>
          <w:sz w:val="24"/>
          <w:szCs w:val="24"/>
        </w:rPr>
        <w:t>***</w:t>
      </w:r>
      <w:r>
        <w:rPr>
          <w:rFonts w:cs="Arial"/>
          <w:noProof/>
          <w:sz w:val="24"/>
          <w:szCs w:val="24"/>
        </w:rPr>
        <w:tab/>
        <w:t xml:space="preserve">BEGINNING OF CHANGES </w:t>
      </w:r>
      <w:r>
        <w:rPr>
          <w:rFonts w:cs="Arial"/>
          <w:noProof/>
          <w:sz w:val="24"/>
          <w:szCs w:val="24"/>
          <w:highlight w:val="yellow"/>
        </w:rPr>
        <w:t>(all text new)</w:t>
      </w:r>
      <w:r>
        <w:rPr>
          <w:rFonts w:cs="Arial"/>
          <w:noProof/>
          <w:sz w:val="24"/>
          <w:szCs w:val="24"/>
        </w:rPr>
        <w:t xml:space="preserve">  ***</w:t>
      </w:r>
    </w:p>
    <w:p w14:paraId="6F88D73B" w14:textId="5179B4DE" w:rsidR="00DB50FC" w:rsidRDefault="000260A1">
      <w:pPr>
        <w:pStyle w:val="Heading3"/>
        <w:rPr>
          <w:lang w:val="en-US"/>
        </w:rPr>
      </w:pPr>
      <w:bookmarkStart w:id="1" w:name="_Toc73974983"/>
      <w:r w:rsidRPr="009779E9">
        <w:rPr>
          <w:lang w:val="en-US"/>
        </w:rPr>
        <w:t>5</w:t>
      </w:r>
      <w:r w:rsidR="006F7AEA" w:rsidRPr="009779E9">
        <w:rPr>
          <w:lang w:val="en-US"/>
        </w:rPr>
        <w:t>.</w:t>
      </w:r>
      <w:r w:rsidRPr="009779E9">
        <w:rPr>
          <w:lang w:val="en-US"/>
        </w:rPr>
        <w:t>2</w:t>
      </w:r>
      <w:r w:rsidR="006F7AEA" w:rsidRPr="009779E9">
        <w:rPr>
          <w:lang w:val="en-US"/>
        </w:rPr>
        <w:t>.</w:t>
      </w:r>
      <w:r w:rsidRPr="009779E9">
        <w:rPr>
          <w:lang w:val="en-US"/>
        </w:rPr>
        <w:t>1</w:t>
      </w:r>
      <w:r w:rsidR="006F7AEA" w:rsidRPr="009779E9">
        <w:rPr>
          <w:lang w:val="en-US"/>
        </w:rPr>
        <w:t>.3</w:t>
      </w:r>
      <w:r w:rsidR="006F7AEA" w:rsidRPr="009779E9">
        <w:rPr>
          <w:lang w:val="en-US"/>
        </w:rPr>
        <w:tab/>
      </w:r>
      <w:bookmarkEnd w:id="1"/>
      <w:r w:rsidR="006F7AEA" w:rsidRPr="009779E9">
        <w:rPr>
          <w:lang w:val="en-US"/>
        </w:rPr>
        <w:t>UUAA Procedure during PDU Session Establishment</w:t>
      </w:r>
    </w:p>
    <w:p w14:paraId="6FB5E0E0" w14:textId="6F2DACF5" w:rsidR="00DB50FC" w:rsidRDefault="006F7AEA">
      <w:r>
        <w:t>The SMF may trigger a UUAA procedure during the PDU session establishment procedure with details described below</w:t>
      </w:r>
      <w:r w:rsidR="00B403FB">
        <w:t xml:space="preserve">, which </w:t>
      </w:r>
      <w:r>
        <w:t>considers only the security related (</w:t>
      </w:r>
      <w:r w:rsidR="00B403FB">
        <w:t xml:space="preserve">see TS 23.256 [3] </w:t>
      </w:r>
      <w:r>
        <w:t>for full det</w:t>
      </w:r>
      <w:r w:rsidR="000260A1">
        <w:t>ails of the flows</w:t>
      </w:r>
      <w:r>
        <w:t>).</w:t>
      </w:r>
    </w:p>
    <w:p w14:paraId="0D6B6B82" w14:textId="77777777" w:rsidR="00E06D17" w:rsidRDefault="00D0588A" w:rsidP="00E06D17">
      <w:pPr>
        <w:jc w:val="center"/>
        <w:rPr>
          <w:lang w:val="en-US"/>
        </w:rPr>
      </w:pPr>
      <w:r>
        <w:object w:dxaOrig="12336" w:dyaOrig="7284" w14:anchorId="4A969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230.95pt" o:ole="">
            <v:imagedata r:id="rId10" o:title=""/>
          </v:shape>
          <o:OLEObject Type="Embed" ProgID="Visio.Drawing.15" ShapeID="_x0000_i1025" DrawAspect="Content" ObjectID="_1697268233" r:id="rId11"/>
        </w:object>
      </w:r>
    </w:p>
    <w:p w14:paraId="6D081079" w14:textId="77777777" w:rsidR="00E06D17" w:rsidRDefault="00E06D17" w:rsidP="00E06D17">
      <w:pPr>
        <w:pStyle w:val="TF"/>
        <w:rPr>
          <w:lang w:val="en-US"/>
        </w:rPr>
      </w:pPr>
      <w:r w:rsidRPr="009779E9">
        <w:t>Figure 5.2.1.3-1: U</w:t>
      </w:r>
      <w:r w:rsidRPr="009779E9">
        <w:rPr>
          <w:lang w:val="en-US"/>
        </w:rPr>
        <w:t>UAA Procedure during PDU Session Establishment</w:t>
      </w:r>
    </w:p>
    <w:p w14:paraId="52E9B359" w14:textId="77777777" w:rsidR="00827B09" w:rsidRDefault="00827B09">
      <w:pPr>
        <w:pStyle w:val="B1"/>
        <w:ind w:left="0" w:firstLine="0"/>
      </w:pPr>
    </w:p>
    <w:p w14:paraId="2F80E7B0" w14:textId="34402673" w:rsidR="00DB50FC" w:rsidRDefault="006F7AEA">
      <w:pPr>
        <w:pStyle w:val="B1"/>
        <w:ind w:left="0" w:firstLine="0"/>
      </w:pPr>
      <w:r>
        <w:t xml:space="preserve">1. The SMF determines </w:t>
      </w:r>
      <w:r w:rsidR="00FC6AFA">
        <w:t xml:space="preserve">whether </w:t>
      </w:r>
      <w:r>
        <w:t xml:space="preserve">UUAA </w:t>
      </w:r>
      <w:r w:rsidR="00FC6AFA">
        <w:t xml:space="preserve">is required </w:t>
      </w:r>
      <w:r>
        <w:t xml:space="preserve">as described in the </w:t>
      </w:r>
      <w:r w:rsidRPr="003E5FA5">
        <w:t xml:space="preserve">clause </w:t>
      </w:r>
      <w:r w:rsidR="003E5FA5" w:rsidRPr="003E5FA5">
        <w:t>5</w:t>
      </w:r>
      <w:r w:rsidRPr="003E5FA5">
        <w:t>.</w:t>
      </w:r>
      <w:r w:rsidR="003E5FA5" w:rsidRPr="003E5FA5">
        <w:t>2</w:t>
      </w:r>
      <w:r w:rsidRPr="003E5FA5">
        <w:t>.</w:t>
      </w:r>
      <w:r w:rsidR="003E5FA5" w:rsidRPr="003E5FA5">
        <w:t>1</w:t>
      </w:r>
      <w:r w:rsidRPr="003E5FA5">
        <w:t>.1</w:t>
      </w:r>
      <w:r>
        <w:t xml:space="preserve">, where the UE may provide </w:t>
      </w:r>
      <w:r>
        <w:rPr>
          <w:lang w:eastAsia="zh-CN"/>
        </w:rPr>
        <w:t xml:space="preserve">a </w:t>
      </w:r>
      <w:r>
        <w:t>CAA-</w:t>
      </w:r>
      <w:r w:rsidRPr="00487D0A">
        <w:t>Level UAV ID</w:t>
      </w:r>
      <w:r w:rsidRPr="00487D0A">
        <w:rPr>
          <w:lang w:eastAsia="zh-CN"/>
        </w:rPr>
        <w:t xml:space="preserve"> indicating UAS services</w:t>
      </w:r>
      <w:r w:rsidRPr="00487D0A">
        <w:t xml:space="preserve"> and optionally a transparent container composed of </w:t>
      </w:r>
      <w:r w:rsidR="00C77E75">
        <w:t xml:space="preserve">an </w:t>
      </w:r>
      <w:r w:rsidR="00C77E75" w:rsidRPr="00B5325D">
        <w:t xml:space="preserve">EAP message for </w:t>
      </w:r>
      <w:r w:rsidR="00C77E75" w:rsidRPr="00B5325D">
        <w:lastRenderedPageBreak/>
        <w:t>USS to authenticate the UAV</w:t>
      </w:r>
      <w:r w:rsidR="00C77E75" w:rsidRPr="00487D0A">
        <w:t xml:space="preserve"> </w:t>
      </w:r>
      <w:r w:rsidRPr="00487D0A">
        <w:t xml:space="preserve">in the PDU Session Establishment request. The SMF triggers a UUAA procecure after the determination in step 7 in the clause </w:t>
      </w:r>
      <w:r w:rsidR="00487D0A" w:rsidRPr="00487D0A">
        <w:t>5</w:t>
      </w:r>
      <w:r w:rsidRPr="00487D0A">
        <w:t>.</w:t>
      </w:r>
      <w:r w:rsidR="00487D0A" w:rsidRPr="00487D0A">
        <w:t>2</w:t>
      </w:r>
      <w:r w:rsidRPr="00487D0A">
        <w:t>.</w:t>
      </w:r>
      <w:r w:rsidR="00487D0A" w:rsidRPr="00487D0A">
        <w:t>1</w:t>
      </w:r>
      <w:r w:rsidRPr="00487D0A">
        <w:t>.1.</w:t>
      </w:r>
      <w:r>
        <w:t xml:space="preserve"> </w:t>
      </w:r>
    </w:p>
    <w:p w14:paraId="7F451D94" w14:textId="6E55215C" w:rsidR="00DB50FC" w:rsidRDefault="006F7AEA">
      <w:pPr>
        <w:pStyle w:val="B1"/>
        <w:ind w:left="0" w:firstLine="0"/>
      </w:pPr>
      <w:r>
        <w:t xml:space="preserve">2. The SMF sends a message Nnef_Auth_Req to the UAS NF, including the GPSI and the CAA-Level UAV ID, and </w:t>
      </w:r>
      <w:r w:rsidR="00D0588A">
        <w:t>the</w:t>
      </w:r>
      <w:r>
        <w:t xml:space="preserve"> </w:t>
      </w:r>
      <w:r>
        <w:rPr>
          <w:lang w:val="en-SG" w:eastAsia="zh-CN"/>
        </w:rPr>
        <w:t>transparent container</w:t>
      </w:r>
      <w:r>
        <w:t xml:space="preserve"> if provided by the UE. The SMF may include other information in the request </w:t>
      </w:r>
      <w:r w:rsidR="00AA270C">
        <w:t>as in</w:t>
      </w:r>
      <w:r>
        <w:t xml:space="preserve"> TS 23.256 [</w:t>
      </w:r>
      <w:r w:rsidR="00B833DB">
        <w:t>3</w:t>
      </w:r>
      <w:r w:rsidR="00AA270C">
        <w:t>]</w:t>
      </w:r>
      <w:r>
        <w:t>.</w:t>
      </w:r>
    </w:p>
    <w:p w14:paraId="4856A2C4" w14:textId="074C0084" w:rsidR="00DB50FC" w:rsidRDefault="006F7AEA">
      <w:pPr>
        <w:pStyle w:val="B1"/>
        <w:ind w:left="0" w:firstLine="0"/>
      </w:pPr>
      <w: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and the transparent container. Other information may also be included in this message (see TS 23.256 [</w:t>
      </w:r>
      <w:r w:rsidR="00B833DB">
        <w:t>3</w:t>
      </w:r>
      <w:r>
        <w:t>]).</w:t>
      </w:r>
    </w:p>
    <w:p w14:paraId="3EAF17C3" w14:textId="77777777" w:rsidR="00DB50FC" w:rsidRDefault="006F7AEA">
      <w:pPr>
        <w:pStyle w:val="B1"/>
        <w:ind w:left="0" w:firstLine="0"/>
        <w:rPr>
          <w:highlight w:val="green"/>
        </w:rPr>
      </w:pPr>
      <w:r>
        <w:t>4. The USS and the UE exchange multiple Authentication messages:</w:t>
      </w:r>
    </w:p>
    <w:p w14:paraId="5E2F7685" w14:textId="700A4D13" w:rsidR="00DB50FC" w:rsidRDefault="006F7AEA">
      <w:pPr>
        <w:pStyle w:val="B1"/>
        <w:ind w:left="0" w:firstLine="0"/>
      </w:pPr>
      <w:r>
        <w:t xml:space="preserve">4a. The USS replies to UAS NF with the Authentication Response message. It shall include the GPSI, a transparent container composed of </w:t>
      </w:r>
      <w:r w:rsidRPr="00B5325D">
        <w:t xml:space="preserve">an </w:t>
      </w:r>
      <w:r w:rsidR="00176ADE" w:rsidRPr="00B5325D">
        <w:t xml:space="preserve">EAP </w:t>
      </w:r>
      <w:r w:rsidRPr="00B5325D">
        <w:t>authentication message</w:t>
      </w:r>
      <w:r>
        <w:t xml:space="preserve">. </w:t>
      </w:r>
    </w:p>
    <w:p w14:paraId="5DE2AE9F" w14:textId="1D1790CF" w:rsidR="00DB50FC" w:rsidRDefault="006F7AEA">
      <w:pPr>
        <w:pStyle w:val="B1"/>
        <w:ind w:left="0" w:firstLine="0"/>
      </w:pPr>
      <w:r>
        <w:t xml:space="preserve">4b. The UAS NF sends the transparent container to the SMF. </w:t>
      </w:r>
    </w:p>
    <w:p w14:paraId="5C51EF96" w14:textId="77777777" w:rsidR="00DB50FC" w:rsidRDefault="006F7AEA">
      <w:pPr>
        <w:pStyle w:val="B1"/>
        <w:ind w:left="0" w:firstLine="0"/>
      </w:pPr>
      <w:r>
        <w:t xml:space="preserve">4c. The SMF forwards the transparent container to the AMF, which then forwards to the UE over a NAS MM transport message. </w:t>
      </w:r>
    </w:p>
    <w:p w14:paraId="4E6147ED" w14:textId="2C1B254D" w:rsidR="00DB50FC" w:rsidRDefault="006F7AEA">
      <w:pPr>
        <w:pStyle w:val="B1"/>
        <w:ind w:left="0" w:firstLine="0"/>
      </w:pPr>
      <w:r>
        <w:t xml:space="preserve">4d. The UE responses the AMF with an Authentication message embedded in a transparent container over a NAS MM transport message. The AMF forwards to the SMF. </w:t>
      </w:r>
    </w:p>
    <w:p w14:paraId="0511214C" w14:textId="1CA34D67" w:rsidR="00DB50FC" w:rsidRDefault="006F7AEA">
      <w:pPr>
        <w:pStyle w:val="B1"/>
        <w:ind w:left="0" w:firstLine="0"/>
      </w:pPr>
      <w:r>
        <w:t xml:space="preserve">4e. The SMF sends a message Nnef_Auth_Req to the UAS NF, including the GPSI and the CAA-Level UAV ID, and the </w:t>
      </w:r>
      <w:r>
        <w:rPr>
          <w:lang w:val="en-SG" w:eastAsia="zh-CN"/>
        </w:rPr>
        <w:t>transparent container</w:t>
      </w:r>
      <w:r>
        <w:t xml:space="preserve"> provided by the UE.</w:t>
      </w:r>
    </w:p>
    <w:p w14:paraId="7D371E0C" w14:textId="77777777" w:rsidR="00DB50FC" w:rsidRDefault="006F7AEA">
      <w:pPr>
        <w:pStyle w:val="B1"/>
        <w:ind w:left="0" w:firstLine="0"/>
      </w:pPr>
      <w:r>
        <w:t>4f. The UAS NF sends an Authentication Request to the USS. The Authentication Request shall include the GPSI, the CAA-Level UAV ID and the transparent container.</w:t>
      </w:r>
    </w:p>
    <w:p w14:paraId="4688B077" w14:textId="77777777" w:rsidR="00DB50FC" w:rsidRDefault="006F7AEA">
      <w:pPr>
        <w:pStyle w:val="B1"/>
        <w:ind w:left="0" w:firstLine="284"/>
      </w:pPr>
      <w:r>
        <w:t>NOTE: Multiple round-trip messages (4a to 4f) may be needed as required by the authentication method used by USS. The method used to authenticate the UE and the content of Auth Message are out of scope of 3GPP.</w:t>
      </w:r>
    </w:p>
    <w:p w14:paraId="1CBC5ADF" w14:textId="4C18BFA3" w:rsidR="00DB50FC" w:rsidRDefault="006F7AEA">
      <w:pPr>
        <w:pStyle w:val="B1"/>
        <w:ind w:left="0" w:firstLine="0"/>
      </w:pPr>
      <w:r>
        <w:t xml:space="preserve">5. The USS sends the UAS NF an Authentication Response message. The Authentication Response shall include the GPSI, the UUAA result (success/failure), the authorized CAA-level UAV ID, the USS Identifier, and a transparent container composed of </w:t>
      </w:r>
      <w:r w:rsidR="00827B09" w:rsidRPr="00B5325D">
        <w:t>an EAP message</w:t>
      </w:r>
      <w:bookmarkStart w:id="2" w:name="_GoBack"/>
      <w:bookmarkEnd w:id="2"/>
      <w:r w:rsidR="00827B09">
        <w:t xml:space="preserve"> to the UAV</w:t>
      </w:r>
      <w:r>
        <w:t>.</w:t>
      </w:r>
    </w:p>
    <w:p w14:paraId="00F6DCA1" w14:textId="5098DC82" w:rsidR="00DB50FC" w:rsidRDefault="006F7AEA">
      <w:r>
        <w:rPr>
          <w:lang w:val="en-US"/>
        </w:rPr>
        <w:t>If UUAA successful, the UAS NF stores the UAV UEs’ UUAA context, includ</w:t>
      </w:r>
      <w:r w:rsidR="00827B09">
        <w:rPr>
          <w:lang w:val="en-US"/>
        </w:rPr>
        <w:t>ing</w:t>
      </w:r>
      <w:r>
        <w:t xml:space="preserve"> the GPSI, USS Identif</w:t>
      </w:r>
      <w:r w:rsidR="00E06D17">
        <w:t>i</w:t>
      </w:r>
      <w:r>
        <w:t xml:space="preserve">er (and the binding with the GPSI) and the CAA-level UAV ID (and the binding with the GPSI). </w:t>
      </w:r>
    </w:p>
    <w:p w14:paraId="197AC822" w14:textId="77777777" w:rsidR="00DB50FC" w:rsidRDefault="006F7AEA">
      <w:r>
        <w:t>The transparent container contains UAS security information. The content of security information (e.g. key material to help establish security between the UAV and USS/UTM) is not in 3GPP scope</w:t>
      </w:r>
    </w:p>
    <w:p w14:paraId="64DB99E6" w14:textId="67EFDF7F" w:rsidR="00DB50FC" w:rsidRDefault="006F7AEA">
      <w:pPr>
        <w:pStyle w:val="B1"/>
        <w:ind w:left="0" w:firstLine="0"/>
      </w:pPr>
      <w:r>
        <w:t xml:space="preserve">6. The UAS NF sends the SMF an Authentication Response message, including the GPSI, the UUAA result (success/failure), the authorized CAA-level UAV ID, and the transparent container received in step 5.  </w:t>
      </w:r>
    </w:p>
    <w:p w14:paraId="57ABF47B" w14:textId="0780EB02" w:rsidR="00DB50FC" w:rsidRDefault="006F7AEA">
      <w:pPr>
        <w:pStyle w:val="B1"/>
        <w:ind w:left="0" w:firstLine="0"/>
      </w:pPr>
      <w:r>
        <w:t xml:space="preserve">The SMF stores the results, together with the GPSI and the </w:t>
      </w:r>
      <w:r>
        <w:rPr>
          <w:lang w:val="en-US"/>
        </w:rPr>
        <w:t xml:space="preserve">CAA-level UAV </w:t>
      </w:r>
      <w:r w:rsidR="00D112E5">
        <w:rPr>
          <w:lang w:val="en-US"/>
        </w:rPr>
        <w:t xml:space="preserve">ID. </w:t>
      </w:r>
    </w:p>
    <w:p w14:paraId="6EF5C69E" w14:textId="0A3BAB13" w:rsidR="00DB50FC" w:rsidRDefault="006F7AEA">
      <w:pPr>
        <w:pStyle w:val="B1"/>
        <w:ind w:left="0" w:firstLine="0"/>
      </w:pPr>
      <w:r>
        <w:t xml:space="preserve">7. The SMF sends the UUAA result (success/failure) and </w:t>
      </w:r>
      <w:r w:rsidR="00D112E5">
        <w:t xml:space="preserve">the </w:t>
      </w:r>
      <w:r>
        <w:t xml:space="preserve">transparent container received in step 5 to the UE. The message(s) used in step 7 and any further actions the </w:t>
      </w:r>
      <w:r w:rsidR="00D112E5">
        <w:t xml:space="preserve">UE and </w:t>
      </w:r>
      <w:r>
        <w:t>SMF take are given in TS 23.256 [</w:t>
      </w:r>
      <w:r w:rsidR="00417904">
        <w:t>3</w:t>
      </w:r>
      <w:r>
        <w:t>].</w:t>
      </w:r>
    </w:p>
    <w:bookmarkEnd w:id="0"/>
    <w:p w14:paraId="0CA8737F" w14:textId="4BEC2A80" w:rsidR="00DB50FC" w:rsidRDefault="006F7AEA">
      <w:pPr>
        <w:jc w:val="center"/>
        <w:rPr>
          <w:i/>
        </w:rPr>
      </w:pPr>
      <w:r>
        <w:rPr>
          <w:rFonts w:cs="Arial"/>
          <w:noProof/>
          <w:sz w:val="24"/>
          <w:szCs w:val="24"/>
        </w:rPr>
        <w:t>***</w:t>
      </w:r>
      <w:r>
        <w:rPr>
          <w:rFonts w:cs="Arial"/>
          <w:noProof/>
          <w:sz w:val="24"/>
          <w:szCs w:val="24"/>
        </w:rPr>
        <w:tab/>
        <w:t>END OF CHANGES   ***</w:t>
      </w:r>
    </w:p>
    <w:sectPr w:rsidR="00DB50F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1A9C2" w14:textId="77777777" w:rsidR="00906FCF" w:rsidRDefault="00906FCF">
      <w:r>
        <w:separator/>
      </w:r>
    </w:p>
  </w:endnote>
  <w:endnote w:type="continuationSeparator" w:id="0">
    <w:p w14:paraId="0B1AB94F" w14:textId="77777777" w:rsidR="00906FCF" w:rsidRDefault="0090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0CD94" w14:textId="77777777" w:rsidR="00906FCF" w:rsidRDefault="00906FCF">
      <w:r>
        <w:separator/>
      </w:r>
    </w:p>
  </w:footnote>
  <w:footnote w:type="continuationSeparator" w:id="0">
    <w:p w14:paraId="0A692870" w14:textId="77777777" w:rsidR="00906FCF" w:rsidRDefault="00906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50FC"/>
    <w:rsid w:val="000260A1"/>
    <w:rsid w:val="00081242"/>
    <w:rsid w:val="00086AB3"/>
    <w:rsid w:val="00176ADE"/>
    <w:rsid w:val="00231795"/>
    <w:rsid w:val="00395EC8"/>
    <w:rsid w:val="003E5FA5"/>
    <w:rsid w:val="00417904"/>
    <w:rsid w:val="00487D0A"/>
    <w:rsid w:val="005970D1"/>
    <w:rsid w:val="005F5F95"/>
    <w:rsid w:val="0061177D"/>
    <w:rsid w:val="006F7AEA"/>
    <w:rsid w:val="007E658B"/>
    <w:rsid w:val="00827B09"/>
    <w:rsid w:val="00906FCF"/>
    <w:rsid w:val="00914B53"/>
    <w:rsid w:val="009779E9"/>
    <w:rsid w:val="00A34C40"/>
    <w:rsid w:val="00AA270C"/>
    <w:rsid w:val="00B403FB"/>
    <w:rsid w:val="00B5325D"/>
    <w:rsid w:val="00B833DB"/>
    <w:rsid w:val="00B92272"/>
    <w:rsid w:val="00C47506"/>
    <w:rsid w:val="00C77E75"/>
    <w:rsid w:val="00C8183B"/>
    <w:rsid w:val="00D0588A"/>
    <w:rsid w:val="00D112E5"/>
    <w:rsid w:val="00DB4894"/>
    <w:rsid w:val="00DB50FC"/>
    <w:rsid w:val="00E06D17"/>
    <w:rsid w:val="00E92B1F"/>
    <w:rsid w:val="00FC6AFA"/>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CC30D"/>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B44C8F-46A2-427A-B965-E5461D644642}">
  <ds:schemaRefs>
    <ds:schemaRef ds:uri="http://schemas.microsoft.com/sharepoint/v3/contenttype/forms"/>
  </ds:schemaRefs>
</ds:datastoreItem>
</file>

<file path=customXml/itemProps2.xml><?xml version="1.0" encoding="utf-8"?>
<ds:datastoreItem xmlns:ds="http://schemas.openxmlformats.org/officeDocument/2006/customXml" ds:itemID="{A8C638AB-A957-4531-9C25-0E2FE2E14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3C767-45D7-44F9-9F5F-E01E3AAE71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666</Words>
  <Characters>3508</Characters>
  <Application>Microsoft Office Word</Application>
  <DocSecurity>0</DocSecurity>
  <Lines>92</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1900-01-01T05:00:00Z</cp:lastPrinted>
  <dcterms:created xsi:type="dcterms:W3CDTF">2021-11-01T02:24:00Z</dcterms:created>
  <dcterms:modified xsi:type="dcterms:W3CDTF">2021-11-01T02:24:00Z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(3)4HkMkINZjz1FPGb2oE2Oj6/R10xW7+xUuIwUMtNU8EcMD47cwSRgjlRAyqAv4HAzoKCRcr1u
2VnqNBMbvKST5t32jZjHLKQ+2VsxMIQ+O8q+F7KngSs7nePAMi8QS7nDoP0st3Dn2QqGncIH
rdOIFnlsiLJDbEAkJV1wkr06O021Yn//ZWPpwdhdgBChPnS6g+mHOgyI5OuLj9guJ1qRuRD4
6Z9V4zDLF3t7UZ3k1a</vt:lpwstr>
  </property>
  <property fmtid="{D5CDD505-2E9C-101B-9397-08002B2CF9AE}" pid="4" name="_2015_ms_pID_7253431">
    <vt:lpwstr>22hl1DmFKoBIroVKeOrWTObg/wWkkkmQ2lnsSgVAr6ls7TwpCfPxJL
CRHj9ouuoVdOLh+zWuXQX32Dt7Jd7WLFTxWibTnB4zGb7rGwbaU1nt3UpHjhL1Q73dWR6KfD
y/vHCFtVOPtfdYUTPEdHckYb0xJqFYHISFwTpx3Fq4k2pd6ysHOMUXnwvXPpPCsM5YWoBaEn
mLuOFa4jO0tgMzMcc1p/+Romci7BjDRM4NVI</vt:lpwstr>
  </property>
  <property fmtid="{D5CDD505-2E9C-101B-9397-08002B2CF9AE}" pid="5" name="_2015_ms_pID_7253432">
    <vt:lpwstr>5w==</vt:lpwstr>
  </property>
  <property fmtid="{D5CDD505-2E9C-101B-9397-08002B2CF9AE}" pid="6" name="ContentTypeId">
    <vt:lpwstr>0x0101006C8E648E97429F4A9C700CA2B719F885</vt:lpwstr>
  </property>
</Properties>
</file>